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6618E" w14:textId="77777777" w:rsidR="001341CC" w:rsidRDefault="001341CC" w:rsidP="001341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GOION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1E97B20" w14:textId="77777777" w:rsidR="001341CC" w:rsidRDefault="001341CC" w:rsidP="001341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Clapham, Bedfordshire. Husbandman.</w:t>
      </w:r>
    </w:p>
    <w:p w14:paraId="75253BE2" w14:textId="77777777" w:rsidR="001341CC" w:rsidRDefault="001341CC" w:rsidP="001341CC">
      <w:pPr>
        <w:rPr>
          <w:rFonts w:ascii="Times New Roman" w:hAnsi="Times New Roman" w:cs="Times New Roman"/>
          <w:sz w:val="24"/>
          <w:szCs w:val="24"/>
        </w:rPr>
      </w:pPr>
    </w:p>
    <w:p w14:paraId="30775553" w14:textId="77777777" w:rsidR="001341CC" w:rsidRDefault="001341CC" w:rsidP="001341CC">
      <w:pPr>
        <w:rPr>
          <w:rFonts w:ascii="Times New Roman" w:hAnsi="Times New Roman" w:cs="Times New Roman"/>
          <w:sz w:val="24"/>
          <w:szCs w:val="24"/>
        </w:rPr>
      </w:pPr>
    </w:p>
    <w:p w14:paraId="6D11243F" w14:textId="77777777" w:rsidR="001341CC" w:rsidRDefault="001341CC" w:rsidP="001341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More of Clapham(q.v.) and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Frererichard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45A86F96" w14:textId="77777777" w:rsidR="001341CC" w:rsidRDefault="001341CC" w:rsidP="001341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Clapham(q.v.) were the defendants in a plaint of debt.</w:t>
      </w:r>
    </w:p>
    <w:p w14:paraId="69CD9A24" w14:textId="77777777" w:rsidR="001341CC" w:rsidRDefault="001341CC" w:rsidP="001341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(Michaelmas term 1483)</w:t>
      </w:r>
    </w:p>
    <w:p w14:paraId="0F9F5051" w14:textId="77777777" w:rsidR="001341CC" w:rsidRDefault="001341CC" w:rsidP="001341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http://www.uh.edu/waalt/index.php/CP40/886 )</w:t>
      </w:r>
      <w:proofErr w:type="gramEnd"/>
    </w:p>
    <w:p w14:paraId="6DD8E2DA" w14:textId="77777777" w:rsidR="001341CC" w:rsidRDefault="001341CC" w:rsidP="001341CC">
      <w:pPr>
        <w:rPr>
          <w:rFonts w:ascii="Times New Roman" w:hAnsi="Times New Roman" w:cs="Times New Roman"/>
          <w:sz w:val="24"/>
          <w:szCs w:val="24"/>
        </w:rPr>
      </w:pPr>
    </w:p>
    <w:p w14:paraId="3483C493" w14:textId="77777777" w:rsidR="001341CC" w:rsidRDefault="001341CC" w:rsidP="001341CC">
      <w:pPr>
        <w:rPr>
          <w:rFonts w:ascii="Times New Roman" w:hAnsi="Times New Roman" w:cs="Times New Roman"/>
          <w:sz w:val="24"/>
          <w:szCs w:val="24"/>
        </w:rPr>
      </w:pPr>
    </w:p>
    <w:p w14:paraId="3E190D26" w14:textId="77777777" w:rsidR="001341CC" w:rsidRDefault="001341CC" w:rsidP="001341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2019</w:t>
      </w:r>
    </w:p>
    <w:p w14:paraId="78408469" w14:textId="77777777" w:rsidR="006B2F86" w:rsidRPr="00E71FC3" w:rsidRDefault="001341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8E3A1" w14:textId="77777777" w:rsidR="001341CC" w:rsidRDefault="001341CC" w:rsidP="00E71FC3">
      <w:r>
        <w:separator/>
      </w:r>
    </w:p>
  </w:endnote>
  <w:endnote w:type="continuationSeparator" w:id="0">
    <w:p w14:paraId="74365D77" w14:textId="77777777" w:rsidR="001341CC" w:rsidRDefault="001341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A219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4B391" w14:textId="77777777" w:rsidR="001341CC" w:rsidRDefault="001341CC" w:rsidP="00E71FC3">
      <w:r>
        <w:separator/>
      </w:r>
    </w:p>
  </w:footnote>
  <w:footnote w:type="continuationSeparator" w:id="0">
    <w:p w14:paraId="2C1540CB" w14:textId="77777777" w:rsidR="001341CC" w:rsidRDefault="001341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1CC"/>
    <w:rsid w:val="001341C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21E09"/>
  <w15:chartTrackingRefBased/>
  <w15:docId w15:val="{A6DC4867-0839-4F40-A3F2-6106DE68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1C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2019-06-22T20:21:00Z</dcterms:created>
  <dcterms:modified xsi:type="dcterms:W3CDTF">2019-06-22T20:21:00Z</dcterms:modified>
</cp:coreProperties>
</file>